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600175" w:rsidP="005C1107">
            <w:pPr>
              <w:rPr>
                <w:b/>
                <w:lang w:eastAsia="de-DE"/>
              </w:rPr>
            </w:pPr>
            <w:proofErr w:type="spellStart"/>
            <w:r>
              <w:rPr>
                <w:b/>
              </w:rPr>
              <w:t>Landschaftarchitektur</w:t>
            </w:r>
            <w:proofErr w:type="spellEnd"/>
            <w:r w:rsidR="00142FDF">
              <w:rPr>
                <w:b/>
              </w:rPr>
              <w:t xml:space="preserve">  </w:t>
            </w:r>
            <w:r w:rsidR="007356DD">
              <w:rPr>
                <w:b/>
              </w:rPr>
              <w:t xml:space="preserve"> </w:t>
            </w:r>
            <w:r>
              <w:rPr>
                <w:b/>
              </w:rPr>
              <w:t xml:space="preserve">                      </w:t>
            </w:r>
            <w:r w:rsidR="007356DD">
              <w:rPr>
                <w:b/>
              </w:rPr>
              <w:t xml:space="preserve">             </w:t>
            </w:r>
            <w:r w:rsidR="006A51C0">
              <w:rPr>
                <w:b/>
              </w:rPr>
              <w:t xml:space="preserve"> </w:t>
            </w:r>
            <w:r w:rsidR="00EF5BD3" w:rsidRPr="00EF5BD3">
              <w:rPr>
                <w:rStyle w:val="Standard85M10Zchn"/>
              </w:rPr>
              <w:t xml:space="preserve">(Seite </w:t>
            </w:r>
            <w:r w:rsidR="00185AB7" w:rsidRPr="00EF5BD3">
              <w:rPr>
                <w:rStyle w:val="Standard85M10Zchn"/>
              </w:rPr>
              <w:fldChar w:fldCharType="begin"/>
            </w:r>
            <w:r w:rsidR="00EF5BD3" w:rsidRPr="00EF5BD3">
              <w:rPr>
                <w:rStyle w:val="Standard85M10Zchn"/>
              </w:rPr>
              <w:instrText xml:space="preserve"> PAGE </w:instrText>
            </w:r>
            <w:r w:rsidR="00185AB7" w:rsidRPr="00EF5BD3">
              <w:rPr>
                <w:rStyle w:val="Standard85M10Zchn"/>
              </w:rPr>
              <w:fldChar w:fldCharType="separate"/>
            </w:r>
            <w:r w:rsidR="007E663C">
              <w:rPr>
                <w:rStyle w:val="Standard85M10Zchn"/>
                <w:noProof/>
              </w:rPr>
              <w:t>1</w:t>
            </w:r>
            <w:r w:rsidR="00185AB7" w:rsidRPr="00EF5BD3">
              <w:rPr>
                <w:rStyle w:val="Standard85M10Zchn"/>
              </w:rPr>
              <w:fldChar w:fldCharType="end"/>
            </w:r>
            <w:r w:rsidR="00EF5BD3" w:rsidRPr="00EF5BD3">
              <w:rPr>
                <w:rStyle w:val="Standard85M10Zchn"/>
              </w:rPr>
              <w:t>/</w:t>
            </w:r>
            <w:r w:rsidR="00185AB7" w:rsidRPr="00EF5BD3">
              <w:rPr>
                <w:rStyle w:val="Standard85M10Zchn"/>
              </w:rPr>
              <w:fldChar w:fldCharType="begin"/>
            </w:r>
            <w:r w:rsidR="00EF5BD3" w:rsidRPr="00EF5BD3">
              <w:rPr>
                <w:rStyle w:val="Standard85M10Zchn"/>
              </w:rPr>
              <w:instrText xml:space="preserve"> NUMPAGES </w:instrText>
            </w:r>
            <w:r w:rsidR="00185AB7" w:rsidRPr="00EF5BD3">
              <w:rPr>
                <w:rStyle w:val="Standard85M10Zchn"/>
              </w:rPr>
              <w:fldChar w:fldCharType="separate"/>
            </w:r>
            <w:r w:rsidR="00EA243C">
              <w:rPr>
                <w:rStyle w:val="Standard85M10Zchn"/>
                <w:noProof/>
              </w:rPr>
              <w:t>3</w:t>
            </w:r>
            <w:r w:rsidR="00185AB7" w:rsidRPr="00EF5BD3">
              <w:rPr>
                <w:rStyle w:val="Standard85M10Zchn"/>
              </w:rPr>
              <w:fldChar w:fldCharType="end"/>
            </w:r>
            <w:r w:rsidR="00EF5BD3" w:rsidRPr="00EF5BD3">
              <w:rPr>
                <w:rStyle w:val="Standard85M10Zchn"/>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9C7965" w:rsidP="009B15E6">
            <w:pPr>
              <w:rPr>
                <w:lang w:eastAsia="de-DE"/>
              </w:rPr>
            </w:pPr>
            <w:r>
              <w:rPr>
                <w:lang w:eastAsia="de-DE"/>
              </w:rPr>
              <w:t>Selektives Verfahren, 1, Phase (Präqualifikation)</w:t>
            </w:r>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B6267F">
            <w:r w:rsidRPr="004E62C2">
              <w:rPr>
                <w:lang w:eastAsia="de-DE"/>
              </w:rPr>
              <w:t>BAV</w:t>
            </w:r>
            <w:r>
              <w:rPr>
                <w:lang w:eastAsia="de-DE"/>
              </w:rPr>
              <w:t xml:space="preserve"> </w:t>
            </w:r>
            <w:r w:rsidR="00B6267F">
              <w:t>27572 Studentenwohnhaus</w:t>
            </w:r>
          </w:p>
          <w:p w:rsidR="00B6267F" w:rsidRDefault="00B6267F" w:rsidP="00B6267F">
            <w:r>
              <w:t>Tannenrauchstrasse 35, Zürich-</w:t>
            </w:r>
            <w:proofErr w:type="spellStart"/>
            <w:r>
              <w:t>Wollishofen</w:t>
            </w:r>
            <w:proofErr w:type="spellEnd"/>
          </w:p>
          <w:p w:rsidR="00B6267F" w:rsidRPr="004E62C2" w:rsidRDefault="00B6267F" w:rsidP="00B6267F">
            <w:pPr>
              <w:rPr>
                <w:lang w:eastAsia="de-DE"/>
              </w:rPr>
            </w:pPr>
            <w:r>
              <w:t>Teilinstandsetzung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0" w:name="Text57"/>
            <w:r>
              <w:rPr>
                <w:lang w:eastAsia="de-DE"/>
              </w:rPr>
              <w:t xml:space="preserve">BKP </w:t>
            </w:r>
            <w:bookmarkEnd w:id="0"/>
            <w:sdt>
              <w:sdtPr>
                <w:rPr>
                  <w:lang w:eastAsia="de-DE"/>
                </w:rPr>
                <w:id w:val="643547084"/>
                <w:placeholder>
                  <w:docPart w:val="DefaultPlaceholder_-1854013439"/>
                </w:placeholder>
                <w15:color w:val="993300"/>
                <w:dropDownList>
                  <w:listItem w:displayText="292 BauingenieurIn" w:value="292 BauingenieurIn"/>
                  <w:listItem w:displayText="293 ElektroingenieurIn" w:value="293 ElektroingenieurIn"/>
                  <w:listItem w:displayText="294 HLK-IngenieurIn" w:value="294 HLK-IngenieurIn"/>
                  <w:listItem w:displayText="294/295 HLKKS-IngenieurIn" w:value="294/295 HLKKS-IngenieurIn"/>
                  <w:listItem w:displayText="295 SanitäringenieurIn" w:value="295 SanitäringenieurIn"/>
                  <w:listItem w:displayText="296.3 BauphysikerIn" w:value="296.3 BauphysikerIn"/>
                  <w:listItem w:displayText="296.4 AkustikerIn" w:value="296.4 AkustikerIn"/>
                  <w:listItem w:displayText="298.1 Fachkoordination" w:value="298.1 Fachkoordination"/>
                  <w:listItem w:displayText="298.6 Gebäudeautomation" w:value="298.6 Gebäudeautomation"/>
                  <w:listItem w:displayText="298 Generalplanung" w:value="298 Generalplanung"/>
                  <w:listItem w:displayText="496.5 Landschaftsarchitektur" w:value="496.5 Landschaftsarchitektur"/>
                </w:dropDownList>
              </w:sdtPr>
              <w:sdtEndPr/>
              <w:sdtContent>
                <w:r w:rsidR="00600175">
                  <w:rPr>
                    <w:lang w:eastAsia="de-DE"/>
                  </w:rPr>
                  <w:t>496.5 Landschaftsarchitektur</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1" w:name="Dropdown4"/>
            <w:r>
              <w:instrText xml:space="preserve"> FORMDROPDOWN </w:instrText>
            </w:r>
            <w:r w:rsidR="00600175">
              <w:fldChar w:fldCharType="separate"/>
            </w:r>
            <w:r>
              <w:fldChar w:fldCharType="end"/>
            </w:r>
            <w:bookmarkEnd w:id="1"/>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B6267F" w:rsidRDefault="00B6267F" w:rsidP="00B6267F">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B6267F"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B6267F"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2"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600175">
              <w:fldChar w:fldCharType="separate"/>
            </w:r>
            <w:r w:rsidR="00185AB7">
              <w:fldChar w:fldCharType="end"/>
            </w:r>
            <w:bookmarkEnd w:id="2"/>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3"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3"/>
    </w:p>
    <w:p w:rsidR="007C527B" w:rsidRPr="00122A16" w:rsidRDefault="007C527B" w:rsidP="00122A16">
      <w:pPr>
        <w:pStyle w:val="berschrift1"/>
      </w:pPr>
      <w:r w:rsidRPr="00122A16">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356DD" w:rsidTr="00E14F66">
        <w:tc>
          <w:tcPr>
            <w:tcW w:w="1899" w:type="dxa"/>
            <w:tcMar>
              <w:left w:w="0" w:type="dxa"/>
              <w:right w:w="0" w:type="dxa"/>
            </w:tcMar>
          </w:tcPr>
          <w:p w:rsidR="007356DD" w:rsidRPr="00F8736B" w:rsidRDefault="007356DD" w:rsidP="007356DD">
            <w:pPr>
              <w:pStyle w:val="Tabelle85M10V3"/>
              <w:rPr>
                <w:b/>
                <w:bCs/>
              </w:rPr>
            </w:pPr>
            <w:r w:rsidRPr="00F8736B">
              <w:rPr>
                <w:b/>
                <w:bCs/>
              </w:rPr>
              <w:t>Bezeichnung</w:t>
            </w:r>
          </w:p>
        </w:tc>
        <w:tc>
          <w:tcPr>
            <w:tcW w:w="1985"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227" w:type="dxa"/>
          </w:tcPr>
          <w:p w:rsidR="007356DD" w:rsidRDefault="007356DD" w:rsidP="007356DD"/>
        </w:tc>
        <w:tc>
          <w:tcPr>
            <w:tcW w:w="5528" w:type="dxa"/>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E14F66">
        <w:tc>
          <w:tcPr>
            <w:tcW w:w="1899" w:type="dxa"/>
            <w:tcMar>
              <w:left w:w="0" w:type="dxa"/>
              <w:right w:w="0" w:type="dxa"/>
            </w:tcMar>
          </w:tcPr>
          <w:p w:rsidR="007356DD" w:rsidRPr="00F8736B" w:rsidRDefault="007356DD" w:rsidP="007356DD">
            <w:pPr>
              <w:pStyle w:val="Tabelle85M10V3"/>
              <w:rPr>
                <w:b/>
                <w:bCs/>
              </w:rPr>
            </w:pPr>
          </w:p>
        </w:tc>
        <w:tc>
          <w:tcPr>
            <w:tcW w:w="1985"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227" w:type="dxa"/>
          </w:tcPr>
          <w:p w:rsidR="007356DD" w:rsidRDefault="007356DD" w:rsidP="007356DD"/>
        </w:tc>
        <w:tc>
          <w:tcPr>
            <w:tcW w:w="5528" w:type="dxa"/>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RPr="00122A16" w:rsidTr="00E14F66">
        <w:tc>
          <w:tcPr>
            <w:tcW w:w="1899" w:type="dxa"/>
            <w:tcMar>
              <w:left w:w="0" w:type="dxa"/>
              <w:right w:w="0" w:type="dxa"/>
            </w:tcMar>
          </w:tcPr>
          <w:p w:rsidR="00A47D58" w:rsidRPr="00122A16" w:rsidRDefault="00A47D58" w:rsidP="00406ABB">
            <w:pPr>
              <w:pStyle w:val="Standard85M10"/>
            </w:pPr>
          </w:p>
        </w:tc>
        <w:tc>
          <w:tcPr>
            <w:tcW w:w="1985" w:type="dxa"/>
            <w:tcMar>
              <w:left w:w="0" w:type="dxa"/>
              <w:right w:w="0" w:type="dxa"/>
            </w:tcMar>
          </w:tcPr>
          <w:p w:rsidR="00A47D58" w:rsidRPr="00122A16" w:rsidRDefault="00A47D58" w:rsidP="00406ABB">
            <w:pPr>
              <w:pStyle w:val="Standard85M10"/>
            </w:pPr>
          </w:p>
        </w:tc>
        <w:tc>
          <w:tcPr>
            <w:tcW w:w="227" w:type="dxa"/>
          </w:tcPr>
          <w:p w:rsidR="00A47D58" w:rsidRPr="00122A16"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Adresse</w:t>
            </w:r>
          </w:p>
        </w:tc>
        <w:tc>
          <w:tcPr>
            <w:tcW w:w="1985" w:type="dxa"/>
            <w:tcMar>
              <w:left w:w="0" w:type="dxa"/>
              <w:right w:w="0" w:type="dxa"/>
            </w:tcMar>
          </w:tcPr>
          <w:p w:rsidR="00A47D58" w:rsidRPr="00AF1EB9" w:rsidRDefault="00A47D58" w:rsidP="00F8736B">
            <w:pPr>
              <w:pStyle w:val="Tabelle85M10V3"/>
            </w:pPr>
            <w:r w:rsidRPr="00AF1EB9">
              <w:t>Strasse</w:t>
            </w:r>
            <w:r w:rsidR="007C527B">
              <w:t>/Nr.</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PLZ/Ort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Kontakt</w:t>
            </w:r>
          </w:p>
        </w:tc>
        <w:tc>
          <w:tcPr>
            <w:tcW w:w="1985" w:type="dxa"/>
            <w:tcMar>
              <w:left w:w="0" w:type="dxa"/>
              <w:right w:w="0" w:type="dxa"/>
            </w:tcMar>
          </w:tcPr>
          <w:p w:rsidR="00A47D58" w:rsidRPr="00AF1EB9" w:rsidRDefault="00A47D58" w:rsidP="00F8736B">
            <w:pPr>
              <w:pStyle w:val="Tabelle85M10V3"/>
            </w:pPr>
            <w:r w:rsidRPr="00AF1EB9">
              <w:t>Telefon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Mobiltelefon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E-Mail</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Betriebsausrichtung</w:t>
            </w:r>
          </w:p>
        </w:tc>
        <w:tc>
          <w:tcPr>
            <w:tcW w:w="1985" w:type="dxa"/>
            <w:tcMar>
              <w:left w:w="0" w:type="dxa"/>
              <w:right w:w="0" w:type="dxa"/>
            </w:tcMar>
          </w:tcPr>
          <w:p w:rsidR="00A47D58" w:rsidRPr="00AF1EB9" w:rsidRDefault="00A47D58" w:rsidP="00F8736B">
            <w:pPr>
              <w:pStyle w:val="Tabelle85M10V3"/>
            </w:pPr>
            <w:r w:rsidRPr="00AF1EB9">
              <w:t>Kernkompetenzen</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Rechtsform</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Gründungsjahr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Mitgliedschaften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1985" w:type="dxa"/>
            <w:tcMar>
              <w:left w:w="0" w:type="dxa"/>
              <w:right w:w="0" w:type="dxa"/>
            </w:tcMar>
          </w:tcPr>
          <w:p w:rsidR="00A47D58" w:rsidRPr="00AF1EB9" w:rsidRDefault="00A47D58" w:rsidP="00F8736B">
            <w:pPr>
              <w:pStyle w:val="Tabelle85M10V3"/>
            </w:pPr>
            <w:r w:rsidRPr="00AF1EB9">
              <w:t>Gesamtzahl</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Planung/Bauleitung</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F8736B">
            <w:pPr>
              <w:pStyle w:val="Tabelle85M10V3"/>
            </w:pPr>
            <w:r w:rsidRPr="00AF1EB9">
              <w:t>in Administration</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E14F66">
        <w:tc>
          <w:tcPr>
            <w:tcW w:w="1899" w:type="dxa"/>
            <w:tcMar>
              <w:left w:w="0" w:type="dxa"/>
              <w:right w:w="0" w:type="dxa"/>
            </w:tcMar>
          </w:tcPr>
          <w:p w:rsidR="00853525" w:rsidRPr="00F8736B" w:rsidRDefault="00853525" w:rsidP="00F8736B">
            <w:pPr>
              <w:pStyle w:val="Tabelle85M10V3"/>
              <w:rPr>
                <w:b/>
                <w:bCs/>
              </w:rPr>
            </w:pPr>
          </w:p>
        </w:tc>
        <w:tc>
          <w:tcPr>
            <w:tcW w:w="1985" w:type="dxa"/>
            <w:tcMar>
              <w:left w:w="0" w:type="dxa"/>
              <w:right w:w="0" w:type="dxa"/>
            </w:tcMar>
          </w:tcPr>
          <w:p w:rsidR="00853525" w:rsidRPr="00AF1EB9" w:rsidRDefault="00853525" w:rsidP="00853525">
            <w:pPr>
              <w:pStyle w:val="Tabelle85M10V3"/>
            </w:pPr>
            <w:r>
              <w:t>in Praktikum</w:t>
            </w:r>
          </w:p>
        </w:tc>
        <w:tc>
          <w:tcPr>
            <w:tcW w:w="227" w:type="dxa"/>
          </w:tcPr>
          <w:p w:rsidR="00853525" w:rsidRDefault="00853525" w:rsidP="00F8736B"/>
        </w:tc>
        <w:tc>
          <w:tcPr>
            <w:tcW w:w="5528" w:type="dxa"/>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853525" w:rsidP="00853525">
            <w:pPr>
              <w:pStyle w:val="Tabelle85M10V3"/>
            </w:pPr>
            <w:r>
              <w:t>in Grundausbildung</w:t>
            </w:r>
            <w:r w:rsidR="007E663C">
              <w:t>****</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1985" w:type="dxa"/>
            <w:tcMar>
              <w:left w:w="0" w:type="dxa"/>
              <w:right w:w="0" w:type="dxa"/>
            </w:tcMar>
          </w:tcPr>
          <w:p w:rsidR="00A47D58" w:rsidRPr="00AF1EB9" w:rsidRDefault="00A47D58" w:rsidP="00F8736B">
            <w:pPr>
              <w:pStyle w:val="Tabelle85M10V3"/>
            </w:pPr>
            <w:r w:rsidRPr="00AF1EB9">
              <w:t>Versicherung</w:t>
            </w:r>
          </w:p>
        </w:tc>
        <w:tc>
          <w:tcPr>
            <w:tcW w:w="227" w:type="dxa"/>
          </w:tcPr>
          <w:p w:rsidR="00A47D58" w:rsidRDefault="00A47D58" w:rsidP="00F8736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227" w:type="dxa"/>
          </w:tcPr>
          <w:p w:rsidR="00A47D58" w:rsidRDefault="00A47D58" w:rsidP="00F8736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A47D58" w:rsidTr="00E14F66">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AF1EB9" w:rsidRDefault="00A47D58" w:rsidP="00406ABB">
            <w:pPr>
              <w:pStyle w:val="Standard85M10"/>
            </w:pPr>
          </w:p>
        </w:tc>
        <w:tc>
          <w:tcPr>
            <w:tcW w:w="227" w:type="dxa"/>
          </w:tcPr>
          <w:p w:rsidR="00A47D58" w:rsidRDefault="00A47D58" w:rsidP="00406ABB">
            <w:pPr>
              <w:pStyle w:val="Standard85M10"/>
            </w:pPr>
          </w:p>
        </w:tc>
        <w:tc>
          <w:tcPr>
            <w:tcW w:w="5528"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E14F66">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1985" w:type="dxa"/>
            <w:tcMar>
              <w:left w:w="0" w:type="dxa"/>
              <w:right w:w="0" w:type="dxa"/>
            </w:tcMar>
          </w:tcPr>
          <w:p w:rsidR="00A47D58" w:rsidRPr="00AF1EB9" w:rsidRDefault="007C527B" w:rsidP="00F8736B">
            <w:pPr>
              <w:pStyle w:val="Tabelle85M10V3"/>
            </w:pPr>
            <w:r>
              <w:t>Name</w:t>
            </w:r>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RDefault="007C527B" w:rsidP="00F8736B">
            <w:pPr>
              <w:pStyle w:val="Tabelle85M10V3"/>
            </w:pPr>
            <w:r>
              <w:t>Facha</w:t>
            </w:r>
            <w:r w:rsidRPr="00AF1EB9">
              <w:t>usbildung</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E14F66">
        <w:tc>
          <w:tcPr>
            <w:tcW w:w="1899" w:type="dxa"/>
            <w:tcMar>
              <w:left w:w="0" w:type="dxa"/>
              <w:right w:w="0" w:type="dxa"/>
            </w:tcMar>
          </w:tcPr>
          <w:p w:rsidR="00A47D58" w:rsidRPr="00F8736B" w:rsidRDefault="00A47D58" w:rsidP="00406ABB">
            <w:pPr>
              <w:pStyle w:val="Standard85M10"/>
            </w:pPr>
          </w:p>
        </w:tc>
        <w:tc>
          <w:tcPr>
            <w:tcW w:w="1985" w:type="dxa"/>
            <w:tcMar>
              <w:left w:w="0" w:type="dxa"/>
              <w:right w:w="0" w:type="dxa"/>
            </w:tcMar>
          </w:tcPr>
          <w:p w:rsidR="00A47D58" w:rsidRPr="00B05214" w:rsidRDefault="00A47D58" w:rsidP="00406ABB">
            <w:pPr>
              <w:pStyle w:val="Standard85M10"/>
            </w:pPr>
          </w:p>
        </w:tc>
        <w:tc>
          <w:tcPr>
            <w:tcW w:w="227" w:type="dxa"/>
          </w:tcPr>
          <w:p w:rsidR="00A47D58" w:rsidRPr="00B05214" w:rsidRDefault="00A47D58" w:rsidP="00406ABB">
            <w:pPr>
              <w:pStyle w:val="Standard85M10"/>
            </w:pPr>
          </w:p>
        </w:tc>
        <w:tc>
          <w:tcPr>
            <w:tcW w:w="5528"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E14F66">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1985"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4"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4"/>
          </w:p>
        </w:tc>
        <w:tc>
          <w:tcPr>
            <w:tcW w:w="227" w:type="dxa"/>
          </w:tcPr>
          <w:p w:rsidR="00A47D58" w:rsidRDefault="00A47D58" w:rsidP="00AA303B"/>
        </w:tc>
        <w:tc>
          <w:tcPr>
            <w:tcW w:w="5528"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E14F66">
        <w:tc>
          <w:tcPr>
            <w:tcW w:w="1899" w:type="dxa"/>
            <w:tcMar>
              <w:left w:w="0" w:type="dxa"/>
              <w:right w:w="0" w:type="dxa"/>
            </w:tcMar>
          </w:tcPr>
          <w:p w:rsidR="00A47D58" w:rsidRPr="00F8736B" w:rsidRDefault="00A47D58" w:rsidP="00F8736B">
            <w:pPr>
              <w:pStyle w:val="Tabelle85M10V3"/>
              <w:rPr>
                <w:b/>
                <w:bCs/>
              </w:rPr>
            </w:pPr>
          </w:p>
        </w:tc>
        <w:tc>
          <w:tcPr>
            <w:tcW w:w="1985"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5"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5"/>
          </w:p>
        </w:tc>
        <w:tc>
          <w:tcPr>
            <w:tcW w:w="227" w:type="dxa"/>
          </w:tcPr>
          <w:p w:rsidR="00A47D58" w:rsidRDefault="00A47D58" w:rsidP="00AA303B"/>
        </w:tc>
        <w:tc>
          <w:tcPr>
            <w:tcW w:w="5528"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680CE3" w:rsidRPr="008F7B3C" w:rsidTr="00A92B59">
        <w:tc>
          <w:tcPr>
            <w:tcW w:w="3686" w:type="dxa"/>
            <w:tcMar>
              <w:left w:w="0" w:type="dxa"/>
              <w:right w:w="0" w:type="dxa"/>
            </w:tcMar>
          </w:tcPr>
          <w:p w:rsidR="00680CE3" w:rsidRPr="008F7B3C" w:rsidRDefault="007356DD" w:rsidP="007356DD">
            <w:pPr>
              <w:pStyle w:val="Tabelle85M10V3"/>
              <w:rPr>
                <w:b/>
                <w:bCs/>
              </w:rPr>
            </w:pPr>
            <w:r>
              <w:rPr>
                <w:b/>
                <w:bCs/>
              </w:rPr>
              <w:t>Referenzprojekt</w:t>
            </w:r>
            <w:r w:rsidR="00680CE3" w:rsidRPr="008F7B3C">
              <w:rPr>
                <w:b/>
                <w:bCs/>
              </w:rPr>
              <w:t xml:space="preserve"> </w:t>
            </w:r>
          </w:p>
        </w:tc>
        <w:tc>
          <w:tcPr>
            <w:tcW w:w="142" w:type="dxa"/>
          </w:tcPr>
          <w:p w:rsidR="00680CE3" w:rsidRPr="008F7B3C" w:rsidRDefault="00680CE3" w:rsidP="00E14F66">
            <w:pPr>
              <w:pStyle w:val="Tabelle85M10V3"/>
            </w:pPr>
          </w:p>
        </w:tc>
        <w:tc>
          <w:tcPr>
            <w:tcW w:w="5811" w:type="dxa"/>
            <w:tcMar>
              <w:left w:w="0" w:type="dxa"/>
              <w:right w:w="0" w:type="dxa"/>
            </w:tcMar>
            <w:vAlign w:val="bottom"/>
          </w:tcPr>
          <w:p w:rsidR="00680CE3" w:rsidRPr="008F7B3C" w:rsidRDefault="00680CE3" w:rsidP="00E14F66"/>
        </w:tc>
      </w:tr>
      <w:tr w:rsidR="00680CE3" w:rsidTr="00A92B59">
        <w:tc>
          <w:tcPr>
            <w:tcW w:w="3686" w:type="dxa"/>
            <w:tcMar>
              <w:left w:w="0" w:type="dxa"/>
              <w:right w:w="0" w:type="dxa"/>
            </w:tcMar>
          </w:tcPr>
          <w:p w:rsidR="00680CE3" w:rsidRPr="007346BA" w:rsidRDefault="00680CE3" w:rsidP="00A74050">
            <w:pPr>
              <w:pStyle w:val="Tabelle85M10V3"/>
            </w:pPr>
            <w:r w:rsidRPr="007346BA">
              <w:t>Objektname</w:t>
            </w:r>
            <w:r w:rsidR="00C2530A">
              <w:t xml:space="preserve"> und Ort</w:t>
            </w:r>
          </w:p>
        </w:tc>
        <w:tc>
          <w:tcPr>
            <w:tcW w:w="142" w:type="dxa"/>
          </w:tcPr>
          <w:p w:rsidR="00680CE3" w:rsidRPr="003E1253" w:rsidRDefault="00680CE3" w:rsidP="00E14F66">
            <w:pPr>
              <w:pStyle w:val="Tabelle85M10V3"/>
            </w:pPr>
          </w:p>
        </w:tc>
        <w:tc>
          <w:tcPr>
            <w:tcW w:w="5811" w:type="dxa"/>
            <w:tcBorders>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C2530A" w:rsidP="00A74050">
            <w:pPr>
              <w:pStyle w:val="Tabelle85M10V3"/>
            </w:pPr>
            <w:r>
              <w:t xml:space="preserve">Neubau/Umbau und </w:t>
            </w:r>
            <w:r w:rsidR="0000514C">
              <w:t>J</w:t>
            </w:r>
            <w:r w:rsidRPr="007346BA">
              <w:t>ahr</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C2530A" w:rsidTr="00A92B59">
        <w:trPr>
          <w:trHeight w:val="70"/>
        </w:trPr>
        <w:tc>
          <w:tcPr>
            <w:tcW w:w="3686" w:type="dxa"/>
            <w:tcMar>
              <w:left w:w="0" w:type="dxa"/>
              <w:right w:w="0" w:type="dxa"/>
            </w:tcMar>
          </w:tcPr>
          <w:p w:rsidR="00C2530A" w:rsidRPr="007346BA" w:rsidRDefault="00C2530A" w:rsidP="006E0E07">
            <w:pPr>
              <w:pStyle w:val="Tabelle85M10V3"/>
              <w:tabs>
                <w:tab w:val="right" w:pos="3884"/>
              </w:tabs>
            </w:pPr>
            <w:r>
              <w:t>Installationssumme</w:t>
            </w:r>
            <w:r w:rsidRPr="007346BA">
              <w:tab/>
            </w:r>
            <w:r w:rsidR="006E0E07">
              <w:t>Fr.</w:t>
            </w:r>
          </w:p>
        </w:tc>
        <w:tc>
          <w:tcPr>
            <w:tcW w:w="142" w:type="dxa"/>
          </w:tcPr>
          <w:p w:rsidR="00C2530A" w:rsidRPr="003E1253" w:rsidRDefault="00C2530A"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C2530A" w:rsidRPr="003E1253" w:rsidRDefault="00185AB7" w:rsidP="00E14F66">
            <w:r w:rsidRPr="003E1253">
              <w:fldChar w:fldCharType="begin">
                <w:ffData>
                  <w:name w:val="Text45"/>
                  <w:enabled/>
                  <w:calcOnExit w:val="0"/>
                  <w:textInput/>
                </w:ffData>
              </w:fldChar>
            </w:r>
            <w:r w:rsidR="00C2530A" w:rsidRPr="003E1253">
              <w:instrText xml:space="preserve"> FORMTEXT </w:instrText>
            </w:r>
            <w:r w:rsidRPr="003E1253">
              <w:fldChar w:fldCharType="separate"/>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00C2530A"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t>SIA-Phasen</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fldChar w:fldCharType="begin">
                <w:ffData>
                  <w:name w:val="Text59"/>
                  <w:enabled/>
                  <w:calcOnExit w:val="0"/>
                  <w:textInput/>
                </w:ffData>
              </w:fldChar>
            </w:r>
            <w:bookmarkStart w:id="6" w:name="Text59"/>
            <w:r w:rsidR="00680CE3">
              <w:instrText xml:space="preserve"> FORMTEXT </w:instrText>
            </w:r>
            <w:r>
              <w:fldChar w:fldCharType="separate"/>
            </w:r>
            <w:r w:rsidR="00680CE3">
              <w:rPr>
                <w:rFonts w:cs="Arial"/>
                <w:noProof/>
              </w:rPr>
              <w:t> </w:t>
            </w:r>
            <w:r w:rsidR="00680CE3">
              <w:rPr>
                <w:rFonts w:cs="Arial"/>
                <w:noProof/>
              </w:rPr>
              <w:t> </w:t>
            </w:r>
            <w:r w:rsidR="00680CE3">
              <w:rPr>
                <w:rFonts w:cs="Arial"/>
                <w:noProof/>
              </w:rPr>
              <w:t> </w:t>
            </w:r>
            <w:r w:rsidR="00680CE3">
              <w:rPr>
                <w:rFonts w:cs="Arial"/>
                <w:noProof/>
              </w:rPr>
              <w:t> </w:t>
            </w:r>
            <w:r w:rsidR="00680CE3">
              <w:rPr>
                <w:rFonts w:cs="Arial"/>
                <w:noProof/>
              </w:rPr>
              <w:t> </w:t>
            </w:r>
            <w:r>
              <w:fldChar w:fldCharType="end"/>
            </w:r>
            <w:bookmarkEnd w:id="6"/>
          </w:p>
        </w:tc>
      </w:tr>
      <w:tr w:rsidR="00A70C11" w:rsidTr="00A92B59">
        <w:tc>
          <w:tcPr>
            <w:tcW w:w="3686" w:type="dxa"/>
            <w:tcMar>
              <w:left w:w="0" w:type="dxa"/>
              <w:right w:w="0" w:type="dxa"/>
            </w:tcMar>
          </w:tcPr>
          <w:p w:rsidR="00A70C11" w:rsidRPr="007346BA" w:rsidRDefault="00E86E37" w:rsidP="00DC54DB">
            <w:pPr>
              <w:pStyle w:val="Tabelle85M10V3"/>
            </w:pPr>
            <w:r w:rsidRPr="00E86E37">
              <w:t>Gesamtprojektleitung</w:t>
            </w:r>
            <w:r w:rsidR="002E2355">
              <w:t xml:space="preserve">, </w:t>
            </w:r>
            <w:r w:rsidR="00080EC7">
              <w:t>Projektierung</w:t>
            </w:r>
            <w:r w:rsidR="002E2355">
              <w:t xml:space="preserve"> und</w:t>
            </w:r>
            <w:r w:rsidR="002E2355">
              <w:br/>
            </w:r>
            <w:r>
              <w:t>Fachbauleitung</w:t>
            </w:r>
            <w:r w:rsidR="002E2355">
              <w:t xml:space="preserve"> (</w:t>
            </w:r>
            <w:r w:rsidR="002E2355" w:rsidRPr="002E2355">
              <w:t>Schlüsselpersonen</w:t>
            </w:r>
            <w:r w:rsidR="002E2355">
              <w:t>)</w:t>
            </w:r>
          </w:p>
        </w:tc>
        <w:tc>
          <w:tcPr>
            <w:tcW w:w="142" w:type="dxa"/>
          </w:tcPr>
          <w:p w:rsidR="00A70C11" w:rsidRPr="003E1253" w:rsidRDefault="00A70C11"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A70C11" w:rsidRPr="003E1253" w:rsidRDefault="00185AB7" w:rsidP="00E14F66">
            <w:r w:rsidRPr="003E1253">
              <w:fldChar w:fldCharType="begin">
                <w:ffData>
                  <w:name w:val="Text45"/>
                  <w:enabled/>
                  <w:calcOnExit w:val="0"/>
                  <w:textInput/>
                </w:ffData>
              </w:fldChar>
            </w:r>
            <w:r w:rsidR="00A70C11" w:rsidRPr="003E1253">
              <w:instrText xml:space="preserve"> FORMTEXT </w:instrText>
            </w:r>
            <w:r w:rsidRPr="003E1253">
              <w:fldChar w:fldCharType="separate"/>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00A70C11" w:rsidRPr="003E1253">
              <w:rPr>
                <w:rFonts w:cs="Arial"/>
              </w:rPr>
              <w:t> </w:t>
            </w:r>
            <w:r w:rsidRPr="003E1253">
              <w:fldChar w:fldCharType="end"/>
            </w:r>
          </w:p>
        </w:tc>
      </w:tr>
      <w:tr w:rsidR="00680CE3" w:rsidTr="00A92B59">
        <w:tc>
          <w:tcPr>
            <w:tcW w:w="3686" w:type="dxa"/>
            <w:tcMar>
              <w:left w:w="0" w:type="dxa"/>
              <w:right w:w="0" w:type="dxa"/>
            </w:tcMar>
          </w:tcPr>
          <w:p w:rsidR="00680CE3" w:rsidRPr="007346BA" w:rsidRDefault="00680CE3" w:rsidP="00A74050">
            <w:pPr>
              <w:pStyle w:val="Tabelle85M10V3"/>
            </w:pPr>
            <w:r w:rsidRPr="007346BA">
              <w:t>Bauherrschaft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680CE3" w:rsidTr="00A92B59">
        <w:tc>
          <w:tcPr>
            <w:tcW w:w="3686" w:type="dxa"/>
            <w:tcMar>
              <w:left w:w="0" w:type="dxa"/>
              <w:right w:w="0" w:type="dxa"/>
            </w:tcMar>
          </w:tcPr>
          <w:p w:rsidR="00AB5CE0" w:rsidRDefault="009040C1" w:rsidP="00A74050">
            <w:pPr>
              <w:pStyle w:val="Tabelle85M10V3"/>
            </w:pPr>
            <w:r>
              <w:t>Auskunftsperson</w:t>
            </w:r>
            <w:r w:rsidR="00680CE3" w:rsidRPr="007346BA">
              <w:t xml:space="preserve"> Bauherrschaft </w:t>
            </w:r>
          </w:p>
          <w:p w:rsidR="00680CE3" w:rsidRPr="007346BA" w:rsidRDefault="00AB5CE0" w:rsidP="00AB5CE0">
            <w:pPr>
              <w:pStyle w:val="Tabelle85M10V3"/>
            </w:pPr>
            <w:r>
              <w:t>(inklusive Telefonnummer</w:t>
            </w:r>
            <w:r w:rsidR="00680CE3" w:rsidRPr="007346BA">
              <w:t>)</w:t>
            </w:r>
            <w:r>
              <w:t>*****</w:t>
            </w:r>
          </w:p>
        </w:tc>
        <w:tc>
          <w:tcPr>
            <w:tcW w:w="142" w:type="dxa"/>
          </w:tcPr>
          <w:p w:rsidR="00680CE3" w:rsidRPr="003E1253" w:rsidRDefault="00680CE3" w:rsidP="00E14F66">
            <w:pPr>
              <w:pStyle w:val="Tabelle85M10V3"/>
            </w:pPr>
          </w:p>
        </w:tc>
        <w:tc>
          <w:tcPr>
            <w:tcW w:w="5811" w:type="dxa"/>
            <w:tcBorders>
              <w:top w:val="single" w:sz="4" w:space="0" w:color="auto"/>
              <w:bottom w:val="single" w:sz="4" w:space="0" w:color="auto"/>
            </w:tcBorders>
            <w:tcMar>
              <w:left w:w="0" w:type="dxa"/>
              <w:right w:w="0" w:type="dxa"/>
            </w:tcMar>
            <w:vAlign w:val="bottom"/>
          </w:tcPr>
          <w:p w:rsidR="00680CE3" w:rsidRPr="003E1253" w:rsidRDefault="00185AB7" w:rsidP="00E14F66">
            <w:r w:rsidRPr="003E1253">
              <w:fldChar w:fldCharType="begin">
                <w:ffData>
                  <w:name w:val="Text45"/>
                  <w:enabled/>
                  <w:calcOnExit w:val="0"/>
                  <w:textInput/>
                </w:ffData>
              </w:fldChar>
            </w:r>
            <w:r w:rsidR="00680CE3" w:rsidRPr="003E1253">
              <w:instrText xml:space="preserve"> FORMTEXT </w:instrText>
            </w:r>
            <w:r w:rsidRPr="003E1253">
              <w:fldChar w:fldCharType="separate"/>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00680CE3" w:rsidRPr="003E1253">
              <w:rPr>
                <w:rFonts w:cs="Arial"/>
              </w:rPr>
              <w:t> </w:t>
            </w:r>
            <w:r w:rsidRPr="003E1253">
              <w:fldChar w:fldCharType="end"/>
            </w:r>
          </w:p>
        </w:tc>
      </w:tr>
      <w:tr w:rsidR="00A92B59" w:rsidTr="00A92B59">
        <w:trPr>
          <w:trHeight w:val="704"/>
        </w:trPr>
        <w:tc>
          <w:tcPr>
            <w:tcW w:w="3686" w:type="dxa"/>
            <w:tcMar>
              <w:left w:w="0" w:type="dxa"/>
              <w:right w:w="0" w:type="dxa"/>
            </w:tcMar>
          </w:tcPr>
          <w:p w:rsidR="00A92B59" w:rsidRPr="007346BA" w:rsidRDefault="00A92B59" w:rsidP="00A92B59">
            <w:pPr>
              <w:pStyle w:val="Tabelle85M10V3"/>
            </w:pPr>
            <w:r w:rsidRPr="007346BA">
              <w:t>Bemerkungen</w:t>
            </w:r>
            <w:r>
              <w:t xml:space="preserve"> (z. B. besondere</w:t>
            </w:r>
            <w:r>
              <w:br/>
              <w:t>Herausforderungen, Bezug zur Aufgabe)</w:t>
            </w:r>
          </w:p>
        </w:tc>
        <w:tc>
          <w:tcPr>
            <w:tcW w:w="142" w:type="dxa"/>
          </w:tcPr>
          <w:p w:rsidR="00A92B59" w:rsidRPr="003E1253" w:rsidRDefault="00A92B59" w:rsidP="00A92B59">
            <w:pPr>
              <w:pStyle w:val="Tabelle85M10V3"/>
            </w:pPr>
          </w:p>
        </w:tc>
        <w:tc>
          <w:tcPr>
            <w:tcW w:w="5811" w:type="dxa"/>
            <w:tcBorders>
              <w:top w:val="single" w:sz="4" w:space="0" w:color="auto"/>
              <w:bottom w:val="single" w:sz="4" w:space="0" w:color="auto"/>
            </w:tcBorders>
            <w:tcMar>
              <w:left w:w="0" w:type="dxa"/>
              <w:right w:w="0" w:type="dxa"/>
            </w:tcMar>
            <w:vAlign w:val="bottom"/>
          </w:tcPr>
          <w:p w:rsidR="00A92B59" w:rsidRPr="003E1253" w:rsidRDefault="00A92B59" w:rsidP="00A92B5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14F66" w:rsidRDefault="00E14F66" w:rsidP="00406ABB">
      <w:pPr>
        <w:pStyle w:val="Standard85M10"/>
      </w:pPr>
    </w:p>
    <w:p w:rsidR="00EA4F3B" w:rsidRDefault="00EA4F3B" w:rsidP="00406ABB">
      <w:pPr>
        <w:pStyle w:val="Standard85M10"/>
      </w:pPr>
    </w:p>
    <w:sectPr w:rsidR="00EA4F3B" w:rsidSect="00122A16">
      <w:headerReference w:type="first" r:id="rId18"/>
      <w:footerReference w:type="first" r:id="rId19"/>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5C7AD3" w:rsidP="00A74050">
          <w:pPr>
            <w:pStyle w:val="FusszeilePfad"/>
            <w:rPr>
              <w:szCs w:val="11"/>
            </w:rPr>
          </w:pPr>
          <w:fldSimple w:instr=" SUBJECT   \* MERGEFORMAT ">
            <w:r w:rsidR="00EA243C">
              <w:t>05.11.2018/</w:t>
            </w:r>
          </w:fldSimple>
          <w:r w:rsidR="006E0E07">
            <w:rPr>
              <w:szCs w:val="11"/>
            </w:rPr>
            <w:fldChar w:fldCharType="begin"/>
          </w:r>
          <w:r w:rsidR="006E0E07">
            <w:rPr>
              <w:szCs w:val="11"/>
            </w:rPr>
            <w:instrText xml:space="preserve"> TITLE   \* MERGEFORMAT </w:instrText>
          </w:r>
          <w:r w:rsidR="006E0E07">
            <w:rPr>
              <w:szCs w:val="11"/>
            </w:rPr>
            <w:fldChar w:fldCharType="separate"/>
          </w:r>
          <w:r w:rsidR="00EA243C">
            <w:rPr>
              <w:szCs w:val="11"/>
            </w:rPr>
            <w:t>Vorlage_Selbstdeklaration-Einladungs-</w:t>
          </w:r>
          <w:r w:rsidR="00EA243C" w:rsidRPr="00EA243C">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EA243C">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600175">
            <w:rPr>
              <w:rStyle w:val="Seitenzahl"/>
              <w:noProof/>
            </w:rPr>
            <w:t>2</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600175">
            <w:rPr>
              <w:rStyle w:val="Seitenzahl"/>
              <w:noProof/>
            </w:rPr>
            <w:t>3</w:t>
          </w:r>
          <w:r w:rsidR="00185AB7">
            <w:rPr>
              <w:rStyle w:val="Seitenzahl"/>
            </w:rPr>
            <w:fldChar w:fldCharType="end"/>
          </w:r>
        </w:p>
      </w:tc>
    </w:tr>
  </w:tbl>
  <w:p w:rsidR="00D40C3E"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600175">
            <w:rPr>
              <w:rStyle w:val="Seitenzahl"/>
              <w:noProof/>
            </w:rPr>
            <w:t>3</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600175">
            <w:rPr>
              <w:rStyle w:val="Seitenzahl"/>
              <w:noProof/>
            </w:rPr>
            <w:t>3</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30279"/>
    <w:rsid w:val="000309D3"/>
    <w:rsid w:val="00031EE5"/>
    <w:rsid w:val="00047EC2"/>
    <w:rsid w:val="00055B82"/>
    <w:rsid w:val="00056ED2"/>
    <w:rsid w:val="000615E4"/>
    <w:rsid w:val="0007136D"/>
    <w:rsid w:val="00075E24"/>
    <w:rsid w:val="000768A6"/>
    <w:rsid w:val="00077E33"/>
    <w:rsid w:val="00080EC7"/>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4355D"/>
    <w:rsid w:val="00251282"/>
    <w:rsid w:val="002518D8"/>
    <w:rsid w:val="0025512E"/>
    <w:rsid w:val="002813E6"/>
    <w:rsid w:val="0028507E"/>
    <w:rsid w:val="002A0863"/>
    <w:rsid w:val="002A216F"/>
    <w:rsid w:val="002B027F"/>
    <w:rsid w:val="002B0B57"/>
    <w:rsid w:val="002C1CC2"/>
    <w:rsid w:val="002D1336"/>
    <w:rsid w:val="002D2910"/>
    <w:rsid w:val="002D5EFD"/>
    <w:rsid w:val="002E2355"/>
    <w:rsid w:val="002E65C4"/>
    <w:rsid w:val="002E6887"/>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67617"/>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C7AD3"/>
    <w:rsid w:val="005D0784"/>
    <w:rsid w:val="005E44D9"/>
    <w:rsid w:val="005E4FD3"/>
    <w:rsid w:val="005E5845"/>
    <w:rsid w:val="005E5AC8"/>
    <w:rsid w:val="005E6659"/>
    <w:rsid w:val="005F362C"/>
    <w:rsid w:val="00600175"/>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35CD"/>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58F7"/>
    <w:rsid w:val="009C173B"/>
    <w:rsid w:val="009C248E"/>
    <w:rsid w:val="009C7965"/>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267F"/>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E6B6E"/>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3DAFAC"/>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3E594B"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3E594B"/>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2.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3.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FE2DD-2F27-426C-B40F-254401CBB16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65e933-8fbd-467f-a9ed-bff2921aac95"/>
    <ds:schemaRef ds:uri="aa602739-3ce3-487b-a54c-19206634b41f"/>
    <ds:schemaRef ds:uri="http://www.w3.org/XML/1998/namespace"/>
    <ds:schemaRef ds:uri="http://purl.org/dc/dcmitype/"/>
  </ds:schemaRefs>
</ds:datastoreItem>
</file>

<file path=customXml/itemProps5.xml><?xml version="1.0" encoding="utf-8"?>
<ds:datastoreItem xmlns:ds="http://schemas.openxmlformats.org/officeDocument/2006/customXml" ds:itemID="{CAB9635A-322D-4E53-BB20-147D5357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3</Pages>
  <Words>298</Words>
  <Characters>3209</Characters>
  <Application>Microsoft Office Word</Application>
  <DocSecurity>0</DocSecurity>
  <Lines>26</Lines>
  <Paragraphs>6</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2</cp:revision>
  <cp:lastPrinted>2018-10-24T07:30:00Z</cp:lastPrinted>
  <dcterms:created xsi:type="dcterms:W3CDTF">2021-11-24T16:37:00Z</dcterms:created>
  <dcterms:modified xsi:type="dcterms:W3CDTF">2021-11-24T16:37:00Z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